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75B0B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KYLMESTOWE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430C8026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Bodmin. Hosier.</w:t>
      </w:r>
    </w:p>
    <w:p w14:paraId="519D12C3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1E59E55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0F7CE0A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1486</w:t>
      </w:r>
      <w:r>
        <w:rPr>
          <w:rFonts w:cs="Times New Roman"/>
          <w:szCs w:val="24"/>
        </w:rPr>
        <w:tab/>
        <w:t>John Trelawny, junior(q.v.), brought a plaint of trespass and taking against</w:t>
      </w:r>
    </w:p>
    <w:p w14:paraId="2DA82116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seven others.</w:t>
      </w:r>
    </w:p>
    <w:p w14:paraId="260A1F76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https://waalt.uh.edu/index.php/CP40no895Index</w:t>
        </w:r>
      </w:hyperlink>
      <w:r>
        <w:rPr>
          <w:rFonts w:cs="Times New Roman"/>
          <w:szCs w:val="24"/>
        </w:rPr>
        <w:t xml:space="preserve"> )</w:t>
      </w:r>
    </w:p>
    <w:p w14:paraId="6D65BCDE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30B8A08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CBB38A3" w14:textId="77777777" w:rsidR="0020699B" w:rsidRDefault="0020699B" w:rsidP="0020699B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4C79B7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F46F6" w14:textId="77777777" w:rsidR="0020699B" w:rsidRDefault="0020699B" w:rsidP="009139A6">
      <w:r>
        <w:separator/>
      </w:r>
    </w:p>
  </w:endnote>
  <w:endnote w:type="continuationSeparator" w:id="0">
    <w:p w14:paraId="578313ED" w14:textId="77777777" w:rsidR="0020699B" w:rsidRDefault="002069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CDA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3F34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34E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B05FD" w14:textId="77777777" w:rsidR="0020699B" w:rsidRDefault="0020699B" w:rsidP="009139A6">
      <w:r>
        <w:separator/>
      </w:r>
    </w:p>
  </w:footnote>
  <w:footnote w:type="continuationSeparator" w:id="0">
    <w:p w14:paraId="2D01ED87" w14:textId="77777777" w:rsidR="0020699B" w:rsidRDefault="002069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C79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2FB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BF2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9B"/>
    <w:rsid w:val="000666E0"/>
    <w:rsid w:val="0020699B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FA29A"/>
  <w15:chartTrackingRefBased/>
  <w15:docId w15:val="{673455EA-C15A-4D49-BD5B-F717451C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69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895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2024-05-19T20:15:00Z</dcterms:created>
  <dcterms:modified xsi:type="dcterms:W3CDTF">2024-05-19T20:15:00Z</dcterms:modified>
</cp:coreProperties>
</file>